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5E7E4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07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E7E4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5E7E44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B27429" w:rsidRDefault="002F054A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E7E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B27429" w:rsidRDefault="00B27429" w:rsidP="00B27429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27429" w:rsidRDefault="002F054A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 w:rsidR="00B274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B27429" w:rsidRDefault="00B27429" w:rsidP="00B27429">
            <w:pPr>
              <w:rPr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B27429" w:rsidRDefault="002F054A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274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B27429" w:rsidRDefault="00B27429" w:rsidP="00B27429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5E7E44" w:rsidRDefault="00B27429" w:rsidP="00B27429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B27429" w:rsidRDefault="00D849B7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74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B27429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B27429" w:rsidRDefault="00B27429" w:rsidP="00B2742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0-2039-5633</w:t>
            </w:r>
          </w:p>
          <w:p w:rsidR="006C7B37" w:rsidRPr="00B27429" w:rsidRDefault="00B27429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5E7E44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E7E44" w:rsidRDefault="005E7E44" w:rsidP="005E7E4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E7E4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33"/>
            </w:tblGrid>
            <w:tr w:rsidR="00A155E3" w:rsidRPr="003B7C5A" w:rsidTr="00B2742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3B7C5A" w:rsidTr="00B274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F108FD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397624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E7E44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E7E4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6" w:type="dxa"/>
                </w:tcPr>
                <w:p w:rsidR="004032BC" w:rsidRPr="00AC4F8B" w:rsidRDefault="008E63B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E7E4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E7E4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5E7E44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5E7E44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5E7E44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10C8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3FB" w:rsidRDefault="005233FB">
      <w:r>
        <w:separator/>
      </w:r>
    </w:p>
  </w:endnote>
  <w:endnote w:type="continuationSeparator" w:id="0">
    <w:p w:rsidR="005233FB" w:rsidRDefault="0052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3FB" w:rsidRDefault="005233FB">
      <w:r>
        <w:separator/>
      </w:r>
    </w:p>
  </w:footnote>
  <w:footnote w:type="continuationSeparator" w:id="0">
    <w:p w:rsidR="005233FB" w:rsidRDefault="0052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0C8A" w:rsidRPr="000D3B60" w:rsidRDefault="00F10C8A" w:rsidP="00F10C8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10C8A" w:rsidRPr="000D3B60" w:rsidRDefault="00F10C8A" w:rsidP="00F10C8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55813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33FB"/>
    <w:rsid w:val="0053576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E4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8E8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D2B5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3B4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27429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0C8A"/>
    <w:rsid w:val="00F2711F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137D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2D3E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EC45C-100B-4F1D-8B6A-C910CB0CC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25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18</cp:revision>
  <cp:lastPrinted>2018-04-05T01:06:00Z</cp:lastPrinted>
  <dcterms:created xsi:type="dcterms:W3CDTF">2019-02-04T07:47:00Z</dcterms:created>
  <dcterms:modified xsi:type="dcterms:W3CDTF">2019-06-27T02:21:00Z</dcterms:modified>
</cp:coreProperties>
</file>